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D96A6" w14:textId="77777777" w:rsidR="00506FFC" w:rsidRDefault="00506FFC" w:rsidP="00506FF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BATAILL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4D290F3B" w14:textId="77777777" w:rsidR="00506FFC" w:rsidRDefault="00506FFC" w:rsidP="00506FF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Pleshey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 Husbandman.</w:t>
      </w:r>
    </w:p>
    <w:p w14:paraId="3B3A3BBA" w14:textId="77777777" w:rsidR="00506FFC" w:rsidRDefault="00506FFC" w:rsidP="00506FF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121A9F" w14:textId="77777777" w:rsidR="00506FFC" w:rsidRDefault="00506FFC" w:rsidP="00506FF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942D9E" w14:textId="77777777" w:rsidR="00506FFC" w:rsidRDefault="00506FFC" w:rsidP="00506FF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Robert Wilton, chapman(q.v.), brought a plaint of debt against him,</w:t>
      </w:r>
    </w:p>
    <w:p w14:paraId="20A6B06F" w14:textId="77777777" w:rsidR="00506FFC" w:rsidRDefault="00506FFC" w:rsidP="00506FF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Braintree(q.v.), John Laurence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Chignall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35CB6858" w14:textId="77777777" w:rsidR="00506FFC" w:rsidRDefault="00506FFC" w:rsidP="00506FF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Rednall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Pleshey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Richard Prior of Brentwood(q.v.).</w:t>
      </w:r>
    </w:p>
    <w:p w14:paraId="576EBF86" w14:textId="77777777" w:rsidR="00506FFC" w:rsidRDefault="00506FFC" w:rsidP="00506FF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EB6636D" w14:textId="77777777" w:rsidR="00506FFC" w:rsidRDefault="00506FFC" w:rsidP="00506FF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112E14" w14:textId="77777777" w:rsidR="00506FFC" w:rsidRDefault="00506FFC" w:rsidP="00506FF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C219B2C" w14:textId="77777777" w:rsidR="00506FFC" w:rsidRDefault="00506FFC" w:rsidP="00506FF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2022</w:t>
      </w:r>
    </w:p>
    <w:p w14:paraId="65AF7DC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D92B5" w14:textId="77777777" w:rsidR="00506FFC" w:rsidRDefault="00506FFC" w:rsidP="009139A6">
      <w:r>
        <w:separator/>
      </w:r>
    </w:p>
  </w:endnote>
  <w:endnote w:type="continuationSeparator" w:id="0">
    <w:p w14:paraId="6AC7F552" w14:textId="77777777" w:rsidR="00506FFC" w:rsidRDefault="00506F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1AD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B38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857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91390" w14:textId="77777777" w:rsidR="00506FFC" w:rsidRDefault="00506FFC" w:rsidP="009139A6">
      <w:r>
        <w:separator/>
      </w:r>
    </w:p>
  </w:footnote>
  <w:footnote w:type="continuationSeparator" w:id="0">
    <w:p w14:paraId="54178EDD" w14:textId="77777777" w:rsidR="00506FFC" w:rsidRDefault="00506F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E5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C58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CAF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FFC"/>
    <w:rsid w:val="000666E0"/>
    <w:rsid w:val="002510B7"/>
    <w:rsid w:val="00506FF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81C01"/>
  <w15:chartTrackingRefBased/>
  <w15:docId w15:val="{180D8F08-D3C2-42F9-83D8-B16AA5DFB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06F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2022-07-29T07:42:00Z</dcterms:created>
  <dcterms:modified xsi:type="dcterms:W3CDTF">2022-07-29T07:44:00Z</dcterms:modified>
</cp:coreProperties>
</file>